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2CCD07D" w:rsidR="00005339" w:rsidRDefault="00CB0BC2">
            <w:pPr>
              <w:spacing w:after="120"/>
            </w:pPr>
            <w:r w:rsidRPr="00CB0BC2">
              <w:t>PHR 119 14/182/07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0608A031" w:rsidR="00005339" w:rsidRDefault="00005339">
            <w:pPr>
              <w:spacing w:after="120"/>
            </w:pP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45AD7B79" w:rsidR="00005339" w:rsidRDefault="00CB0BC2">
            <w:pPr>
              <w:spacing w:after="120"/>
            </w:pPr>
            <w:r>
              <w:t>21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0B4F2ECE" w14:textId="18C91283" w:rsidR="00CB0BC2" w:rsidRDefault="00CB0BC2" w:rsidP="00CB0BC2">
      <w:pPr>
        <w:autoSpaceDE w:val="0"/>
        <w:autoSpaceDN w:val="0"/>
        <w:adjustRightInd w:val="0"/>
        <w:rPr>
          <w:rFonts w:ascii="AppleSystemUIFont" w:hAnsi="AppleSystemUIFont" w:cs="AppleSystemUIFont"/>
          <w:noProof w:val="0"/>
          <w:sz w:val="26"/>
          <w:szCs w:val="26"/>
        </w:rPr>
      </w:pPr>
      <w:r>
        <w:rPr>
          <w:rFonts w:ascii="AppleSystemUIFont" w:hAnsi="AppleSystemUIFont" w:cs="AppleSystemUIFont"/>
          <w:noProof w:val="0"/>
          <w:sz w:val="26"/>
          <w:szCs w:val="26"/>
        </w:rPr>
        <w:t>Ploubidis removed as author; the OoA form for Devries contains the approved order of authors</w:t>
      </w:r>
      <w:r>
        <w:rPr>
          <w:rFonts w:ascii="AppleSystemUIFont" w:hAnsi="AppleSystemUIFont" w:cs="AppleSystemUIFont"/>
          <w:noProof w:val="0"/>
          <w:sz w:val="26"/>
          <w:szCs w:val="26"/>
        </w:rPr>
        <w:t>.</w:t>
      </w:r>
    </w:p>
    <w:p w14:paraId="74D7DED7" w14:textId="188CC13D" w:rsidR="00CB0BC2" w:rsidRDefault="00CB0BC2" w:rsidP="00CB0BC2">
      <w:pPr>
        <w:autoSpaceDE w:val="0"/>
        <w:autoSpaceDN w:val="0"/>
        <w:adjustRightInd w:val="0"/>
        <w:rPr>
          <w:rFonts w:ascii="AppleSystemUIFont" w:hAnsi="AppleSystemUIFont" w:cs="AppleSystemUIFont"/>
          <w:noProof w:val="0"/>
          <w:sz w:val="26"/>
          <w:szCs w:val="26"/>
        </w:rPr>
      </w:pPr>
    </w:p>
    <w:p w14:paraId="6ADE009F" w14:textId="4E644181" w:rsidR="00CB0BC2" w:rsidRDefault="00CB0BC2" w:rsidP="00CB0BC2">
      <w:pPr>
        <w:autoSpaceDE w:val="0"/>
        <w:autoSpaceDN w:val="0"/>
        <w:adjustRightInd w:val="0"/>
        <w:rPr>
          <w:rFonts w:ascii="AppleSystemUIFont" w:hAnsi="AppleSystemUIFont" w:cs="AppleSystemUIFont"/>
          <w:noProof w:val="0"/>
          <w:sz w:val="26"/>
          <w:szCs w:val="26"/>
        </w:rPr>
      </w:pPr>
      <w:r>
        <w:rPr>
          <w:rFonts w:ascii="AppleSystemUIFont" w:hAnsi="AppleSystemUIFont" w:cs="AppleSystemUIFont"/>
          <w:noProof w:val="0"/>
          <w:sz w:val="26"/>
          <w:szCs w:val="26"/>
        </w:rPr>
        <w:t>Data-sharing statement has been approved.</w:t>
      </w:r>
    </w:p>
    <w:p w14:paraId="72A053A1" w14:textId="27FF6194" w:rsidR="00156E60" w:rsidRDefault="00156E60" w:rsidP="00CB0BC2"/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076B5" w14:textId="77777777" w:rsidR="007039B7" w:rsidRDefault="007039B7">
      <w:r>
        <w:separator/>
      </w:r>
    </w:p>
  </w:endnote>
  <w:endnote w:type="continuationSeparator" w:id="0">
    <w:p w14:paraId="57AB2F2D" w14:textId="77777777" w:rsidR="007039B7" w:rsidRDefault="0070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13D64" w14:textId="77777777" w:rsidR="007039B7" w:rsidRDefault="007039B7">
      <w:r>
        <w:separator/>
      </w:r>
    </w:p>
  </w:footnote>
  <w:footnote w:type="continuationSeparator" w:id="0">
    <w:p w14:paraId="151CEFD0" w14:textId="77777777" w:rsidR="007039B7" w:rsidRDefault="0070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✓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520864"/>
    <w:rsid w:val="006D4EDE"/>
    <w:rsid w:val="007039B7"/>
    <w:rsid w:val="007250C5"/>
    <w:rsid w:val="008F5948"/>
    <w:rsid w:val="00997F2B"/>
    <w:rsid w:val="00A7342D"/>
    <w:rsid w:val="00AD7CC1"/>
    <w:rsid w:val="00C54951"/>
    <w:rsid w:val="00CB0BC2"/>
    <w:rsid w:val="00D13799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Ross Stewart</cp:lastModifiedBy>
  <cp:revision>8</cp:revision>
  <cp:lastPrinted>2004-01-07T13:42:00Z</cp:lastPrinted>
  <dcterms:created xsi:type="dcterms:W3CDTF">2019-01-07T17:24:00Z</dcterms:created>
  <dcterms:modified xsi:type="dcterms:W3CDTF">2022-03-15T16:28:00Z</dcterms:modified>
</cp:coreProperties>
</file>